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F6" w:rsidRDefault="00691EF6" w:rsidP="002B3344">
      <w:pPr>
        <w:ind w:firstLine="142"/>
        <w:jc w:val="center"/>
        <w:rPr>
          <w:b/>
        </w:rPr>
      </w:pPr>
      <w:r>
        <w:rPr>
          <w:b/>
        </w:rPr>
        <w:t>З А П О В Е Д</w:t>
      </w:r>
    </w:p>
    <w:p w:rsidR="00691EF6" w:rsidRDefault="00691EF6" w:rsidP="00691EF6">
      <w:pPr>
        <w:jc w:val="center"/>
        <w:rPr>
          <w:b/>
        </w:rPr>
      </w:pPr>
    </w:p>
    <w:p w:rsidR="00FC357F" w:rsidRPr="000B6E70" w:rsidRDefault="00087402" w:rsidP="00FC357F">
      <w:pPr>
        <w:spacing w:before="0" w:after="0"/>
        <w:ind w:right="-1" w:firstLine="0"/>
        <w:jc w:val="both"/>
        <w:rPr>
          <w:b/>
          <w:i/>
        </w:rPr>
      </w:pPr>
      <w:r w:rsidRPr="002547D1">
        <w:t xml:space="preserve">Във връзка </w:t>
      </w:r>
      <w:r w:rsidR="00B27CF1" w:rsidRPr="002547D1">
        <w:t xml:space="preserve">с </w:t>
      </w:r>
      <w:r w:rsidR="00B27CF1">
        <w:t>реализацията на</w:t>
      </w:r>
      <w:r w:rsidR="00B27CF1" w:rsidRPr="00AC4D3C">
        <w:rPr>
          <w:rFonts w:eastAsia="Calibri"/>
        </w:rPr>
        <w:t xml:space="preserve"> </w:t>
      </w:r>
      <w:r w:rsidR="00B27CF1" w:rsidRPr="00B2028E">
        <w:rPr>
          <w:rFonts w:eastAsia="Calibri"/>
        </w:rPr>
        <w:t>Позиция 2:</w:t>
      </w:r>
      <w:r w:rsidR="00B27CF1" w:rsidRPr="002547D1">
        <w:t xml:space="preserve"> „Премахване на прелезите и изграждане на надлези/ подлези за ж</w:t>
      </w:r>
      <w:r w:rsidR="00B27CF1">
        <w:t>.п. учас</w:t>
      </w:r>
      <w:r w:rsidR="00B27CF1" w:rsidRPr="002547D1">
        <w:t xml:space="preserve">тък Пловдив – Бургас“ </w:t>
      </w:r>
      <w:r w:rsidR="00B27CF1">
        <w:t>от</w:t>
      </w:r>
      <w:r w:rsidR="00B27CF1" w:rsidRPr="00CE5532">
        <w:rPr>
          <w:color w:val="000000"/>
          <w:spacing w:val="4"/>
        </w:rPr>
        <w:t xml:space="preserve"> проект „Рехабилитация на железопътния участък Пловдив – Бургас, Фаза 2“</w:t>
      </w:r>
      <w:r w:rsidR="00B27CF1">
        <w:rPr>
          <w:color w:val="000000"/>
          <w:spacing w:val="4"/>
        </w:rPr>
        <w:t>, е необходимо</w:t>
      </w:r>
      <w:r w:rsidR="00B27CF1">
        <w:t xml:space="preserve"> </w:t>
      </w:r>
      <w:r w:rsidRPr="002547D1">
        <w:t xml:space="preserve">с </w:t>
      </w:r>
      <w:r w:rsidR="005C4F3F" w:rsidRPr="00CE5532">
        <w:rPr>
          <w:rFonts w:eastAsiaTheme="majorEastAsia" w:cstheme="majorBidi"/>
          <w:bCs/>
        </w:rPr>
        <w:t>изграждането на нов п</w:t>
      </w:r>
      <w:r w:rsidR="005C4F3F" w:rsidRPr="00501490">
        <w:rPr>
          <w:rFonts w:eastAsia="Calibri"/>
        </w:rPr>
        <w:t xml:space="preserve">ътен надлез </w:t>
      </w:r>
      <w:r w:rsidR="002B3344">
        <w:rPr>
          <w:rFonts w:eastAsia="Calibri"/>
        </w:rPr>
        <w:t>на територията на землището на с.</w:t>
      </w:r>
      <w:r w:rsidR="007E07A6">
        <w:rPr>
          <w:rFonts w:eastAsia="Calibri"/>
        </w:rPr>
        <w:t xml:space="preserve"> </w:t>
      </w:r>
      <w:r w:rsidR="002B3344">
        <w:rPr>
          <w:rFonts w:eastAsia="Calibri"/>
        </w:rPr>
        <w:t>Маноле</w:t>
      </w:r>
      <w:r w:rsidR="00B27CF1">
        <w:rPr>
          <w:rFonts w:eastAsia="Calibri"/>
        </w:rPr>
        <w:t>, община Марица, област Пловдив</w:t>
      </w:r>
      <w:r w:rsidRPr="00CE5532">
        <w:rPr>
          <w:color w:val="000000"/>
          <w:spacing w:val="4"/>
        </w:rPr>
        <w:t xml:space="preserve"> </w:t>
      </w:r>
      <w:r w:rsidRPr="00CE5532">
        <w:rPr>
          <w:rFonts w:eastAsia="Calibri"/>
          <w:spacing w:val="4"/>
        </w:rPr>
        <w:t>за осигуряване на транспортен достъп до териториите от двете страни на железопътната лин</w:t>
      </w:r>
      <w:r w:rsidR="00B27CF1">
        <w:rPr>
          <w:rFonts w:eastAsia="Calibri"/>
          <w:spacing w:val="4"/>
        </w:rPr>
        <w:t>ия.</w:t>
      </w:r>
      <w:r w:rsidR="00B27CF1" w:rsidRPr="00B27CF1">
        <w:t xml:space="preserve"> </w:t>
      </w:r>
      <w:r w:rsidR="00B27CF1">
        <w:t>Железопътната магистрала „</w:t>
      </w:r>
      <w:proofErr w:type="spellStart"/>
      <w:r w:rsidR="00B27CF1" w:rsidRPr="00CE5532">
        <w:rPr>
          <w:rFonts w:eastAsiaTheme="majorEastAsia" w:cstheme="majorBidi"/>
          <w:bCs/>
          <w:lang w:val="en-US"/>
        </w:rPr>
        <w:t>Пловдив</w:t>
      </w:r>
      <w:proofErr w:type="spellEnd"/>
      <w:r w:rsidR="00B27CF1" w:rsidRPr="00CE5532">
        <w:rPr>
          <w:rFonts w:eastAsiaTheme="majorEastAsia" w:cstheme="majorBidi"/>
          <w:bCs/>
          <w:lang w:val="en-US"/>
        </w:rPr>
        <w:t xml:space="preserve"> – </w:t>
      </w:r>
      <w:proofErr w:type="spellStart"/>
      <w:r w:rsidR="00B27CF1" w:rsidRPr="00CE5532">
        <w:rPr>
          <w:rFonts w:eastAsiaTheme="majorEastAsia" w:cstheme="majorBidi"/>
          <w:bCs/>
          <w:lang w:val="en-US"/>
        </w:rPr>
        <w:t>Бургас</w:t>
      </w:r>
      <w:proofErr w:type="spellEnd"/>
      <w:r w:rsidR="00B27CF1" w:rsidRPr="00CE5532">
        <w:rPr>
          <w:rFonts w:eastAsiaTheme="majorEastAsia" w:cstheme="majorBidi"/>
          <w:bCs/>
        </w:rPr>
        <w:t xml:space="preserve">“, </w:t>
      </w:r>
      <w:r w:rsidR="00B27CF1" w:rsidRPr="00B031E0">
        <w:t xml:space="preserve">посочена в </w:t>
      </w:r>
      <w:r w:rsidR="00FC357F">
        <w:t xml:space="preserve">т. 1 от </w:t>
      </w:r>
      <w:r w:rsidR="00B27CF1" w:rsidRPr="00B031E0">
        <w:t>Прил</w:t>
      </w:r>
      <w:r w:rsidR="00B27CF1">
        <w:t>ожение № 1 към чл. 8, ал.1</w:t>
      </w:r>
      <w:r w:rsidR="00FC357F">
        <w:t xml:space="preserve"> </w:t>
      </w:r>
      <w:r w:rsidR="00B27CF1" w:rsidRPr="00B031E0">
        <w:t xml:space="preserve">от Наредбата </w:t>
      </w:r>
      <w:r w:rsidR="00FC357F">
        <w:t xml:space="preserve">от 2001 г. </w:t>
      </w:r>
      <w:r w:rsidR="00B27CF1" w:rsidRPr="00B031E0">
        <w:t xml:space="preserve">за категоризация на железопътните линии, включени в железопътната инфраструктура и закриване на отделни </w:t>
      </w:r>
      <w:r w:rsidR="00FC357F">
        <w:t>линии или участъци от линии</w:t>
      </w:r>
      <w:r w:rsidR="00B27CF1">
        <w:t xml:space="preserve">, </w:t>
      </w:r>
      <w:r w:rsidR="00B27CF1" w:rsidRPr="00CE5532">
        <w:rPr>
          <w:rFonts w:eastAsiaTheme="majorEastAsia" w:cstheme="majorBidi"/>
          <w:bCs/>
        </w:rPr>
        <w:t xml:space="preserve">представлява </w:t>
      </w:r>
      <w:r w:rsidR="00B27CF1" w:rsidRPr="00B031E0">
        <w:t>н</w:t>
      </w:r>
      <w:r w:rsidR="00B27CF1">
        <w:t xml:space="preserve">ационален обект по смисъла на </w:t>
      </w:r>
      <w:r w:rsidR="00FC357F">
        <w:t xml:space="preserve">  </w:t>
      </w:r>
      <w:r w:rsidR="00B27CF1">
        <w:t xml:space="preserve">§ </w:t>
      </w:r>
      <w:r w:rsidR="00B27CF1" w:rsidRPr="00B031E0">
        <w:t>1 от Допълнителните разпоредби на Закона за държавната собственост и чл. 29, ал. 1 от Закона за железопътния транспорт като елемент на Тран</w:t>
      </w:r>
      <w:r w:rsidR="00B27CF1">
        <w:t>севропейската железопътна мрежа.</w:t>
      </w:r>
      <w:r w:rsidRPr="00CE5532">
        <w:rPr>
          <w:rFonts w:eastAsia="Calibri"/>
          <w:spacing w:val="4"/>
        </w:rPr>
        <w:t xml:space="preserve"> </w:t>
      </w:r>
      <w:r w:rsidR="00FC357F">
        <w:rPr>
          <w:rFonts w:eastAsia="Calibri"/>
          <w:spacing w:val="4"/>
        </w:rPr>
        <w:t>Предвид изложеното, н</w:t>
      </w:r>
      <w:r w:rsidRPr="00B031E0">
        <w:t xml:space="preserve">а основание </w:t>
      </w:r>
      <w:r w:rsidR="00FC357F" w:rsidRPr="00FC357F">
        <w:t>§ 57, ал. 1 от Преходните и заключителни разпоредби на Закона за изменение и допълнение на Закона за устройство на територията (ЗИДЗУТ, обн. ДВ,  бр. 13 от 07.02.2017 г.)</w:t>
      </w:r>
      <w:r w:rsidR="00FC357F">
        <w:t xml:space="preserve"> и </w:t>
      </w:r>
      <w:r w:rsidRPr="00B031E0">
        <w:t xml:space="preserve">чл. 129, ал. 3, т. 2, буква „б“, предложение второ и </w:t>
      </w:r>
      <w:r w:rsidR="00FC357F">
        <w:t xml:space="preserve">буква </w:t>
      </w:r>
      <w:r w:rsidRPr="00B031E0">
        <w:t>„в“, предложение второ и ал. 4 от Закона за устройство на територията (ЗУТ), във връзка с чл. 110, ал. 1, т. 5</w:t>
      </w:r>
      <w:r w:rsidR="00535A64">
        <w:t>, чл. 64, ал .5</w:t>
      </w:r>
      <w:r w:rsidRPr="00B031E0">
        <w:t xml:space="preserve"> и чл. 75, ал. 1 от ЗУТ, заявление на Държавно предприятие „Национална компания „Железопътна инфраструктура” с </w:t>
      </w:r>
      <w:r>
        <w:t xml:space="preserve">вх. </w:t>
      </w:r>
      <w:r w:rsidR="002B3344">
        <w:t>№</w:t>
      </w:r>
      <w:r w:rsidRPr="00B031E0">
        <w:t xml:space="preserve"> </w:t>
      </w:r>
      <w:r w:rsidR="005C4F3F" w:rsidRPr="005C4F3F">
        <w:t>АУ14-</w:t>
      </w:r>
      <w:r w:rsidR="005C4F3F" w:rsidRPr="00CE5532">
        <w:rPr>
          <w:lang w:val="en-US"/>
        </w:rPr>
        <w:t>10</w:t>
      </w:r>
      <w:r w:rsidR="005C4F3F" w:rsidRPr="005C4F3F">
        <w:t xml:space="preserve"> (</w:t>
      </w:r>
      <w:r w:rsidR="005C4F3F" w:rsidRPr="00CE5532">
        <w:rPr>
          <w:lang w:val="en-US"/>
        </w:rPr>
        <w:t>13</w:t>
      </w:r>
      <w:r w:rsidR="00FC357F">
        <w:t>)/ 22.03.2018 г.</w:t>
      </w:r>
      <w:r w:rsidR="005C4F3F">
        <w:t xml:space="preserve">, </w:t>
      </w:r>
      <w:r w:rsidR="005C4F3F" w:rsidRPr="005C4F3F">
        <w:t>допълнено с</w:t>
      </w:r>
      <w:r w:rsidR="00FC357F">
        <w:t xml:space="preserve"> писма</w:t>
      </w:r>
      <w:r w:rsidR="005C4F3F" w:rsidRPr="005C4F3F">
        <w:t xml:space="preserve"> вх</w:t>
      </w:r>
      <w:r w:rsidR="00FC357F">
        <w:t>.</w:t>
      </w:r>
      <w:r w:rsidR="005C4F3F" w:rsidRPr="005C4F3F">
        <w:t xml:space="preserve"> № АУ14-</w:t>
      </w:r>
      <w:r w:rsidR="005C4F3F" w:rsidRPr="00CE5532">
        <w:rPr>
          <w:lang w:val="en-US"/>
        </w:rPr>
        <w:t>10</w:t>
      </w:r>
      <w:r w:rsidR="005C4F3F">
        <w:t xml:space="preserve"> </w:t>
      </w:r>
      <w:r w:rsidR="005C4F3F" w:rsidRPr="005C4F3F">
        <w:t>(27)/ 19.06.2018 г.</w:t>
      </w:r>
      <w:r w:rsidR="005C4F3F">
        <w:t>,</w:t>
      </w:r>
      <w:r w:rsidR="005C4F3F" w:rsidRPr="005C4F3F">
        <w:t xml:space="preserve"> № АУ14-10(36)/ 17.10.2018 г.</w:t>
      </w:r>
      <w:r w:rsidR="005C4F3F">
        <w:t xml:space="preserve"> и </w:t>
      </w:r>
      <w:r w:rsidR="005C4F3F" w:rsidRPr="005C4F3F">
        <w:t>№ АУ14-10(</w:t>
      </w:r>
      <w:r w:rsidR="005C4F3F">
        <w:t>40</w:t>
      </w:r>
      <w:r w:rsidR="005C4F3F" w:rsidRPr="005C4F3F">
        <w:t xml:space="preserve">)/ </w:t>
      </w:r>
      <w:r w:rsidR="005C4F3F">
        <w:t>26</w:t>
      </w:r>
      <w:r w:rsidR="005C4F3F" w:rsidRPr="005C4F3F">
        <w:t>.1</w:t>
      </w:r>
      <w:r w:rsidR="005C4F3F">
        <w:t>1</w:t>
      </w:r>
      <w:r w:rsidR="005C4F3F" w:rsidRPr="005C4F3F">
        <w:t>.2018 г.</w:t>
      </w:r>
      <w:r w:rsidR="000B6E70">
        <w:t>,</w:t>
      </w:r>
      <w:r w:rsidR="002B3344">
        <w:t xml:space="preserve"> </w:t>
      </w:r>
      <w:r w:rsidR="000B6E70" w:rsidRPr="00B031E0">
        <w:t xml:space="preserve">Заповед </w:t>
      </w:r>
      <w:r w:rsidR="000B6E70">
        <w:t xml:space="preserve">№ РД-02-15-10/ </w:t>
      </w:r>
      <w:r w:rsidR="000B6E70" w:rsidRPr="008E0B31">
        <w:t xml:space="preserve">01.02.2016 г. </w:t>
      </w:r>
      <w:r w:rsidR="000B6E70" w:rsidRPr="00EB41C3">
        <w:t xml:space="preserve">на </w:t>
      </w:r>
      <w:r w:rsidR="000B6E70">
        <w:t>заместник-</w:t>
      </w:r>
      <w:r w:rsidR="000B6E70" w:rsidRPr="00EB41C3">
        <w:t>министъра на</w:t>
      </w:r>
      <w:r w:rsidR="000B6E70" w:rsidRPr="00B031E0">
        <w:t xml:space="preserve"> </w:t>
      </w:r>
      <w:r w:rsidR="000B6E70" w:rsidRPr="009352EE">
        <w:t>регионалното развитие</w:t>
      </w:r>
      <w:r w:rsidR="000B6E70" w:rsidRPr="00CE5532">
        <w:rPr>
          <w:lang w:val="en-US"/>
        </w:rPr>
        <w:t xml:space="preserve"> </w:t>
      </w:r>
      <w:r w:rsidR="000B6E70" w:rsidRPr="009352EE">
        <w:t>и благоустройството за разрешаване изработване на ПУП</w:t>
      </w:r>
      <w:r w:rsidR="000B6E70">
        <w:t>,</w:t>
      </w:r>
      <w:r w:rsidR="000B6E70" w:rsidRPr="00CE5532">
        <w:rPr>
          <w:bCs/>
        </w:rPr>
        <w:t xml:space="preserve"> </w:t>
      </w:r>
      <w:r w:rsidR="000B6E70" w:rsidRPr="009352EE">
        <w:t>разгласена по реда на чл.</w:t>
      </w:r>
      <w:r w:rsidR="00721016">
        <w:t xml:space="preserve"> </w:t>
      </w:r>
      <w:r w:rsidR="000B6E70" w:rsidRPr="009352EE">
        <w:t>124б от З</w:t>
      </w:r>
      <w:r w:rsidR="000B6E70">
        <w:t>УТ</w:t>
      </w:r>
      <w:r w:rsidR="000B6E70" w:rsidRPr="00CE5532">
        <w:rPr>
          <w:bCs/>
        </w:rPr>
        <w:t>;</w:t>
      </w:r>
      <w:r w:rsidR="000B6E70" w:rsidRPr="00CE5532">
        <w:rPr>
          <w:bCs/>
          <w:i/>
        </w:rPr>
        <w:t xml:space="preserve"> </w:t>
      </w:r>
      <w:r w:rsidR="000B6E70" w:rsidRPr="009352EE">
        <w:t>извършено съобщаване на изработения проект за ПУП</w:t>
      </w:r>
      <w:r w:rsidR="002B3344">
        <w:t xml:space="preserve"> </w:t>
      </w:r>
      <w:r w:rsidR="000B6E70" w:rsidRPr="009352EE">
        <w:t>в „Държавен вестник“</w:t>
      </w:r>
      <w:r w:rsidR="002B3344">
        <w:t>,</w:t>
      </w:r>
      <w:r w:rsidR="000B6E70" w:rsidRPr="000B6E70">
        <w:t xml:space="preserve"> </w:t>
      </w:r>
      <w:r w:rsidR="002B3344" w:rsidRPr="002B3344">
        <w:t>бр. 52/ 08.07.16 г.</w:t>
      </w:r>
      <w:r w:rsidR="00646C0E">
        <w:t>,</w:t>
      </w:r>
      <w:r w:rsidR="000B6E70">
        <w:t xml:space="preserve"> </w:t>
      </w:r>
      <w:r w:rsidR="000B6E70" w:rsidRPr="00684AF2">
        <w:t>доказателства за извършено обявяване по реда на чл.</w:t>
      </w:r>
      <w:r w:rsidR="000B6E70">
        <w:t xml:space="preserve"> </w:t>
      </w:r>
      <w:r w:rsidR="000B6E70" w:rsidRPr="00684AF2">
        <w:t>128, ал.</w:t>
      </w:r>
      <w:r w:rsidR="000B6E70">
        <w:t xml:space="preserve"> </w:t>
      </w:r>
      <w:r w:rsidR="000B6E70" w:rsidRPr="00684AF2">
        <w:t>2 от ЗУТ</w:t>
      </w:r>
      <w:r w:rsidR="000B6E70" w:rsidRPr="009352EE">
        <w:t xml:space="preserve">, </w:t>
      </w:r>
      <w:r w:rsidR="00646C0E" w:rsidRPr="00646C0E">
        <w:t xml:space="preserve">констативен акт, </w:t>
      </w:r>
      <w:r w:rsidR="00A1517E" w:rsidRPr="00A1517E">
        <w:t xml:space="preserve">Протоколи–проверка и приемане в ИКАР № 01-353053/ 15.11.2016 г., </w:t>
      </w:r>
      <w:r w:rsidR="00FC357F" w:rsidRPr="00FC357F">
        <w:t xml:space="preserve">констативен акт на община Марица и констативен протокол от кмета на </w:t>
      </w:r>
      <w:r w:rsidR="00FC357F">
        <w:t xml:space="preserve"> </w:t>
      </w:r>
      <w:r w:rsidR="00FC357F" w:rsidRPr="00FC357F">
        <w:t xml:space="preserve">с. Маноле, удостоверяващи, че няма постъпи възражения, писмо изх. № 01-16866/ 17.12.2018 г. за потвърждаване на актуалността на данните от кадастралната карта при съгласуване на проекта за ПУП от Службата по геодезия, картография и кадастър </w:t>
      </w:r>
      <w:r w:rsidR="00FC357F" w:rsidRPr="00FC357F">
        <w:lastRenderedPageBreak/>
        <w:t>Пловдив</w:t>
      </w:r>
      <w:r w:rsidR="001878BA">
        <w:t xml:space="preserve">, </w:t>
      </w:r>
      <w:r w:rsidR="00646C0E" w:rsidRPr="00646C0E">
        <w:t xml:space="preserve">Решение № ЕО-3/ 06.04.2014 г. на </w:t>
      </w:r>
      <w:r w:rsidR="00FC357F">
        <w:t>Министерството на околната среда и водите (МОСВ)</w:t>
      </w:r>
      <w:r w:rsidR="00646C0E" w:rsidRPr="00646C0E">
        <w:t xml:space="preserve">, писма № ЕО-39/ 22.12.2016 г. и </w:t>
      </w:r>
      <w:r w:rsidR="00646C0E">
        <w:t>№ ЕО-39/ 28.12.2016 г.</w:t>
      </w:r>
      <w:r w:rsidR="00646C0E" w:rsidRPr="00CE52AE">
        <w:t xml:space="preserve"> </w:t>
      </w:r>
      <w:r w:rsidR="00646C0E">
        <w:t>на МОСВ, Решение на К</w:t>
      </w:r>
      <w:r w:rsidR="00646C0E" w:rsidRPr="00CB1985">
        <w:t xml:space="preserve">омисията за земеделските земи </w:t>
      </w:r>
      <w:r w:rsidR="00646C0E" w:rsidRPr="00CE5532">
        <w:rPr>
          <w:rFonts w:eastAsiaTheme="minorHAnsi"/>
        </w:rPr>
        <w:t xml:space="preserve">при Министерството на земеделието, храните и горите (МЗХГ) </w:t>
      </w:r>
      <w:r w:rsidR="00646C0E" w:rsidRPr="00763923">
        <w:t xml:space="preserve">№ КЗЗ-04/ 16.03.2017 г., т. 9 и писмо изх. № 70-97/ </w:t>
      </w:r>
      <w:r w:rsidR="00FC357F">
        <w:t xml:space="preserve">       </w:t>
      </w:r>
      <w:r w:rsidR="00646C0E" w:rsidRPr="00763923">
        <w:t>30.06.2017 г.</w:t>
      </w:r>
      <w:r w:rsidR="00646C0E" w:rsidRPr="00203AFE">
        <w:t xml:space="preserve"> </w:t>
      </w:r>
      <w:r w:rsidR="00646C0E" w:rsidRPr="007552BE">
        <w:t>на Д</w:t>
      </w:r>
      <w:r w:rsidR="00646C0E">
        <w:t xml:space="preserve">ирекция </w:t>
      </w:r>
      <w:r w:rsidR="00FC357F">
        <w:t>„</w:t>
      </w:r>
      <w:r w:rsidR="00646C0E" w:rsidRPr="007552BE">
        <w:t>Поземлени отношения и комасация“ при МЗХГ</w:t>
      </w:r>
      <w:r w:rsidR="00646C0E">
        <w:t>,</w:t>
      </w:r>
      <w:r w:rsidR="00646C0E" w:rsidRPr="00CE5532">
        <w:rPr>
          <w:bCs/>
        </w:rPr>
        <w:t xml:space="preserve"> </w:t>
      </w:r>
      <w:r w:rsidR="00646C0E" w:rsidRPr="00D66042">
        <w:t>Становище № 33-НН-443/ 27.06.2016 г.</w:t>
      </w:r>
      <w:r w:rsidR="00646C0E" w:rsidRPr="00CE5532">
        <w:rPr>
          <w:b/>
        </w:rPr>
        <w:t xml:space="preserve"> </w:t>
      </w:r>
      <w:r w:rsidR="00646C0E" w:rsidRPr="00CE5532">
        <w:rPr>
          <w:rFonts w:eastAsiaTheme="minorHAnsi"/>
        </w:rPr>
        <w:t xml:space="preserve">на Министерството на културата, </w:t>
      </w:r>
      <w:r w:rsidR="00646C0E" w:rsidRPr="00F03A05">
        <w:t xml:space="preserve">Здравно заключение </w:t>
      </w:r>
      <w:r w:rsidR="00FC357F">
        <w:t xml:space="preserve">         </w:t>
      </w:r>
      <w:r w:rsidR="00646C0E" w:rsidRPr="00F03A05">
        <w:t>изх. №</w:t>
      </w:r>
      <w:r w:rsidR="00646C0E" w:rsidRPr="00CE5532">
        <w:rPr>
          <w:b/>
        </w:rPr>
        <w:t xml:space="preserve"> </w:t>
      </w:r>
      <w:r w:rsidR="00646C0E" w:rsidRPr="00D66042">
        <w:t>3872/ 22.06.2017 г. на Регионална здравна инспекция-Пловдив,</w:t>
      </w:r>
      <w:r w:rsidR="00DE2E0B" w:rsidRPr="00D66042">
        <w:t xml:space="preserve"> </w:t>
      </w:r>
      <w:r w:rsidR="00CE5532" w:rsidRPr="00D66042">
        <w:t>писмо изх. № ПУ-10-8/ 31.07.2017 г.</w:t>
      </w:r>
      <w:r w:rsidR="00CE5532" w:rsidRPr="00CE5532">
        <w:rPr>
          <w:b/>
        </w:rPr>
        <w:t xml:space="preserve"> </w:t>
      </w:r>
      <w:r w:rsidR="00CE5532" w:rsidRPr="00CE5532">
        <w:t>на Басейнова дирекция „Източнобеломорски район“</w:t>
      </w:r>
      <w:r w:rsidR="00CE5532" w:rsidRPr="00CE5532">
        <w:rPr>
          <w:b/>
        </w:rPr>
        <w:t xml:space="preserve">, </w:t>
      </w:r>
      <w:r w:rsidR="00CE5532" w:rsidRPr="00D66042">
        <w:t>писм</w:t>
      </w:r>
      <w:r w:rsidR="00F866D6" w:rsidRPr="00D66042">
        <w:t>а</w:t>
      </w:r>
      <w:r w:rsidR="00CE5532" w:rsidRPr="00D66042">
        <w:t xml:space="preserve"> </w:t>
      </w:r>
      <w:r w:rsidR="004E26EA" w:rsidRPr="00D66042">
        <w:t xml:space="preserve">на </w:t>
      </w:r>
      <w:r w:rsidR="00FC357F">
        <w:t>о</w:t>
      </w:r>
      <w:r w:rsidR="004E26EA" w:rsidRPr="00D66042">
        <w:t xml:space="preserve">бщина Марица </w:t>
      </w:r>
      <w:r w:rsidR="00CE5532" w:rsidRPr="00D66042">
        <w:t>изх. № 92-01-74-(1)/ 28.06.2017 г.</w:t>
      </w:r>
      <w:r w:rsidR="004E26EA" w:rsidRPr="00D66042">
        <w:t>, във връзка с чл. 112, ал. 2, т. 12 от ЗУТ</w:t>
      </w:r>
      <w:r w:rsidR="00CE5532" w:rsidRPr="00D66042">
        <w:t xml:space="preserve"> </w:t>
      </w:r>
      <w:r w:rsidR="00F866D6" w:rsidRPr="00D66042">
        <w:t>и №</w:t>
      </w:r>
      <w:r w:rsidR="00F866D6" w:rsidRPr="00D66042">
        <w:rPr>
          <w:lang w:val="en-US"/>
        </w:rPr>
        <w:t xml:space="preserve"> 70-00-485</w:t>
      </w:r>
      <w:r w:rsidR="00F866D6" w:rsidRPr="00D66042">
        <w:t>(3)/ 24.07.2017</w:t>
      </w:r>
      <w:r w:rsidR="004E26EA" w:rsidRPr="00D66042">
        <w:t xml:space="preserve"> г. по</w:t>
      </w:r>
      <w:r w:rsidR="004E26EA" w:rsidRPr="004E26EA">
        <w:t xml:space="preserve"> </w:t>
      </w:r>
      <w:r w:rsidR="004E26EA" w:rsidRPr="00A736B1">
        <w:t>чл</w:t>
      </w:r>
      <w:r w:rsidR="004E26EA">
        <w:t>. 63, ал. 4 от ЗУТ</w:t>
      </w:r>
      <w:r w:rsidR="004A11C3">
        <w:rPr>
          <w:b/>
        </w:rPr>
        <w:t xml:space="preserve">, </w:t>
      </w:r>
      <w:r w:rsidR="00DE2E0B" w:rsidRPr="00310FE7">
        <w:t>съг</w:t>
      </w:r>
      <w:r w:rsidR="00DE2E0B" w:rsidRPr="00310FE7">
        <w:rPr>
          <w:bCs/>
        </w:rPr>
        <w:t>ласуване с:</w:t>
      </w:r>
      <w:r w:rsidR="00DE2E0B" w:rsidRPr="00310FE7">
        <w:rPr>
          <w:b/>
          <w:bCs/>
        </w:rPr>
        <w:t xml:space="preserve"> </w:t>
      </w:r>
      <w:r w:rsidR="004A11C3">
        <w:rPr>
          <w:bCs/>
        </w:rPr>
        <w:t xml:space="preserve">Министерството на отбраната с </w:t>
      </w:r>
      <w:r w:rsidR="00DE2E0B" w:rsidRPr="00DE2E0B">
        <w:t>писмо рег. № 14-00–196/ 17.07.17 г</w:t>
      </w:r>
      <w:r w:rsidR="00DE2E0B">
        <w:t xml:space="preserve">., </w:t>
      </w:r>
      <w:r w:rsidR="0014758D" w:rsidRPr="009F3732">
        <w:rPr>
          <w:bCs/>
        </w:rPr>
        <w:t>М</w:t>
      </w:r>
      <w:r w:rsidR="00FC357F">
        <w:rPr>
          <w:bCs/>
        </w:rPr>
        <w:t>инистерството на вътрешните работи</w:t>
      </w:r>
      <w:r w:rsidR="0014758D" w:rsidRPr="009F3732">
        <w:rPr>
          <w:bCs/>
        </w:rPr>
        <w:t xml:space="preserve"> с писм</w:t>
      </w:r>
      <w:r w:rsidR="00FC357F">
        <w:rPr>
          <w:bCs/>
        </w:rPr>
        <w:t>о</w:t>
      </w:r>
      <w:r w:rsidR="0014758D" w:rsidRPr="009F3732">
        <w:rPr>
          <w:bCs/>
        </w:rPr>
        <w:t xml:space="preserve"> рег.</w:t>
      </w:r>
      <w:r w:rsidR="0014758D" w:rsidRPr="009F3732">
        <w:t xml:space="preserve"> № 812100-11075/ 29.05.2017 г</w:t>
      </w:r>
      <w:r w:rsidR="0014758D" w:rsidRPr="009F3732">
        <w:rPr>
          <w:color w:val="00B050"/>
        </w:rPr>
        <w:t>.</w:t>
      </w:r>
      <w:r w:rsidR="00DE2E0B">
        <w:rPr>
          <w:b/>
        </w:rPr>
        <w:t xml:space="preserve">, </w:t>
      </w:r>
      <w:r w:rsidR="00DE2E0B" w:rsidRPr="00DE2E0B">
        <w:rPr>
          <w:bCs/>
        </w:rPr>
        <w:t xml:space="preserve">Държавната агенция „Разузнаване“ с писмо </w:t>
      </w:r>
      <w:r w:rsidR="00DE2E0B" w:rsidRPr="00D66042">
        <w:rPr>
          <w:bCs/>
        </w:rPr>
        <w:t>рег.№ 12-2735/ 26.11.2018</w:t>
      </w:r>
      <w:r w:rsidR="0014758D" w:rsidRPr="00D66042">
        <w:rPr>
          <w:bCs/>
        </w:rPr>
        <w:t xml:space="preserve"> г.</w:t>
      </w:r>
      <w:r w:rsidR="00DE2E0B">
        <w:rPr>
          <w:bCs/>
        </w:rPr>
        <w:t>, Държавна</w:t>
      </w:r>
      <w:r w:rsidR="00FC357F">
        <w:rPr>
          <w:bCs/>
        </w:rPr>
        <w:t>та</w:t>
      </w:r>
      <w:r w:rsidR="00DE2E0B">
        <w:rPr>
          <w:bCs/>
        </w:rPr>
        <w:t xml:space="preserve"> агенция „Национална сигурност“</w:t>
      </w:r>
      <w:r w:rsidR="0014758D">
        <w:rPr>
          <w:bCs/>
        </w:rPr>
        <w:t xml:space="preserve"> </w:t>
      </w:r>
      <w:r w:rsidR="0014758D" w:rsidRPr="0014758D">
        <w:t>с писмо № Д-707/ 29.03.2018 г.</w:t>
      </w:r>
      <w:r w:rsidR="0014758D">
        <w:t>,</w:t>
      </w:r>
      <w:r w:rsidR="004A11C3">
        <w:t xml:space="preserve"> „Геозащита“ ЕООД - Перник</w:t>
      </w:r>
      <w:r w:rsidR="0014758D">
        <w:t xml:space="preserve"> </w:t>
      </w:r>
      <w:r w:rsidR="004A11C3">
        <w:t xml:space="preserve">с писмо № 21/ 31.01.2018 г., </w:t>
      </w:r>
      <w:r w:rsidR="0014758D">
        <w:t xml:space="preserve">съгласуване с експлоатационните предприятия: „Електроенергиен системен оператор“ </w:t>
      </w:r>
      <w:r w:rsidR="0014758D" w:rsidRPr="0014758D">
        <w:t>ЕАД</w:t>
      </w:r>
      <w:r w:rsidR="0014758D">
        <w:t xml:space="preserve">, </w:t>
      </w:r>
      <w:r w:rsidR="0014758D" w:rsidRPr="0014758D">
        <w:rPr>
          <w:rStyle w:val="Strong"/>
          <w:rFonts w:cs="Arial"/>
          <w:b w:val="0"/>
        </w:rPr>
        <w:t>„ЕВН България Електроразпределение” ЕАД</w:t>
      </w:r>
      <w:r w:rsidR="00D66042">
        <w:rPr>
          <w:rStyle w:val="Strong"/>
          <w:rFonts w:cs="Arial"/>
          <w:b w:val="0"/>
        </w:rPr>
        <w:t>-КЕЦ Раковски</w:t>
      </w:r>
      <w:r w:rsidR="0014758D">
        <w:rPr>
          <w:rStyle w:val="Strong"/>
          <w:rFonts w:cs="Arial"/>
          <w:b w:val="0"/>
        </w:rPr>
        <w:t>,</w:t>
      </w:r>
      <w:r w:rsidR="0014758D" w:rsidRPr="0014758D">
        <w:rPr>
          <w:bCs/>
        </w:rPr>
        <w:t xml:space="preserve"> </w:t>
      </w:r>
      <w:r w:rsidR="0014758D" w:rsidRPr="00F03A05">
        <w:rPr>
          <w:bCs/>
        </w:rPr>
        <w:t xml:space="preserve">„Водоснабдяване и канализация” </w:t>
      </w:r>
      <w:r w:rsidR="0014758D">
        <w:rPr>
          <w:bCs/>
        </w:rPr>
        <w:t>ЕОО</w:t>
      </w:r>
      <w:r w:rsidR="0014758D" w:rsidRPr="00F03A05">
        <w:rPr>
          <w:bCs/>
        </w:rPr>
        <w:t>Д</w:t>
      </w:r>
      <w:r w:rsidR="004327B4">
        <w:rPr>
          <w:bCs/>
        </w:rPr>
        <w:t>-Пловдив,</w:t>
      </w:r>
      <w:r w:rsidR="004327B4" w:rsidRPr="004327B4">
        <w:rPr>
          <w:b/>
        </w:rPr>
        <w:t xml:space="preserve"> </w:t>
      </w:r>
      <w:r w:rsidR="004327B4" w:rsidRPr="004327B4">
        <w:t xml:space="preserve">ВИВАКОМ-„БТК” </w:t>
      </w:r>
      <w:r w:rsidR="004327B4">
        <w:t>Е</w:t>
      </w:r>
      <w:r w:rsidR="004327B4" w:rsidRPr="004327B4">
        <w:t>АД</w:t>
      </w:r>
      <w:r w:rsidR="00E21AE9">
        <w:t xml:space="preserve">, </w:t>
      </w:r>
      <w:r w:rsidR="00FC357F" w:rsidRPr="0052678F">
        <w:t>Решения от Протокол №</w:t>
      </w:r>
      <w:r w:rsidR="00FC357F">
        <w:t xml:space="preserve"> </w:t>
      </w:r>
      <w:r w:rsidR="00FC357F" w:rsidRPr="0052678F">
        <w:t>УТАТУ-01-02-</w:t>
      </w:r>
      <w:r w:rsidR="00FC357F">
        <w:t>26</w:t>
      </w:r>
      <w:r w:rsidR="00FC357F" w:rsidRPr="0052678F">
        <w:t>/</w:t>
      </w:r>
      <w:r w:rsidR="00FC357F">
        <w:t xml:space="preserve"> </w:t>
      </w:r>
      <w:r w:rsidR="00FC357F" w:rsidRPr="0052678F">
        <w:t>2</w:t>
      </w:r>
      <w:r w:rsidR="00FC357F">
        <w:t>7.11</w:t>
      </w:r>
      <w:r w:rsidR="00FC357F" w:rsidRPr="0052678F">
        <w:t>.2018 г. на Националния експертен съвет по устройство на територията и регионална политика при МРРБ</w:t>
      </w:r>
      <w:r w:rsidR="00FC357F">
        <w:t xml:space="preserve"> и </w:t>
      </w:r>
      <w:r w:rsidR="00FC357F" w:rsidRPr="000B6E70">
        <w:t>Заповед № РД-02-15-</w:t>
      </w:r>
      <w:r w:rsidR="00FC357F">
        <w:t>70</w:t>
      </w:r>
      <w:r w:rsidR="00FC357F" w:rsidRPr="000B6E70">
        <w:t xml:space="preserve">/ </w:t>
      </w:r>
      <w:r w:rsidR="00FC357F">
        <w:t>24.10</w:t>
      </w:r>
      <w:r w:rsidR="00FC357F" w:rsidRPr="000B6E70">
        <w:t>.201</w:t>
      </w:r>
      <w:r w:rsidR="00FC357F">
        <w:t>8</w:t>
      </w:r>
      <w:r w:rsidR="00FC357F" w:rsidRPr="000B6E70">
        <w:t xml:space="preserve"> г. на министъра на регионалното развитие</w:t>
      </w:r>
      <w:r w:rsidR="00FC357F" w:rsidRPr="000B6E70">
        <w:rPr>
          <w:lang w:val="en-US"/>
        </w:rPr>
        <w:t xml:space="preserve"> </w:t>
      </w:r>
      <w:r w:rsidR="00FC357F" w:rsidRPr="000B6E70">
        <w:t xml:space="preserve">и благоустройството за предоставяне на изпълнението на функции по ЗУТ   </w:t>
      </w:r>
    </w:p>
    <w:p w:rsidR="00FC357F" w:rsidRDefault="00FC357F" w:rsidP="00087402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</w:rPr>
      </w:pPr>
    </w:p>
    <w:p w:rsidR="00087402" w:rsidRDefault="00087402" w:rsidP="00087402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</w:rPr>
      </w:pPr>
      <w:r w:rsidRPr="00087402">
        <w:rPr>
          <w:b/>
          <w:caps/>
        </w:rPr>
        <w:t>О д о б р я в а м</w:t>
      </w:r>
      <w:r>
        <w:rPr>
          <w:b/>
          <w:caps/>
          <w:lang w:val="en-US"/>
        </w:rPr>
        <w:t xml:space="preserve"> </w:t>
      </w:r>
      <w:r>
        <w:rPr>
          <w:b/>
          <w:caps/>
        </w:rPr>
        <w:t>:</w:t>
      </w:r>
    </w:p>
    <w:p w:rsidR="00087402" w:rsidRPr="00087402" w:rsidRDefault="00087402" w:rsidP="00087402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</w:rPr>
      </w:pPr>
    </w:p>
    <w:p w:rsidR="00087402" w:rsidRPr="00087402" w:rsidRDefault="00087402" w:rsidP="0056552E">
      <w:pPr>
        <w:tabs>
          <w:tab w:val="left" w:pos="426"/>
        </w:tabs>
        <w:spacing w:before="0" w:after="0"/>
        <w:ind w:right="-1" w:firstLine="0"/>
        <w:jc w:val="both"/>
        <w:rPr>
          <w:bCs/>
          <w:lang w:eastAsia="en-US"/>
        </w:rPr>
      </w:pPr>
      <w:r w:rsidRPr="00F64BD5">
        <w:rPr>
          <w:b/>
          <w:spacing w:val="4"/>
        </w:rPr>
        <w:t xml:space="preserve">проект за </w:t>
      </w:r>
      <w:r w:rsidRPr="00F64BD5">
        <w:rPr>
          <w:rFonts w:eastAsiaTheme="minorHAnsi"/>
          <w:b/>
          <w:lang w:val="ru-RU" w:eastAsia="en-US"/>
        </w:rPr>
        <w:t>подроб</w:t>
      </w:r>
      <w:r w:rsidR="0034019B">
        <w:rPr>
          <w:rFonts w:eastAsiaTheme="minorHAnsi"/>
          <w:b/>
          <w:lang w:val="ru-RU" w:eastAsia="en-US"/>
        </w:rPr>
        <w:t>ен</w:t>
      </w:r>
      <w:r w:rsidRPr="00F64BD5">
        <w:rPr>
          <w:rFonts w:eastAsiaTheme="minorHAnsi"/>
          <w:b/>
          <w:lang w:val="ru-RU" w:eastAsia="en-US"/>
        </w:rPr>
        <w:t xml:space="preserve"> устройствен план – парцеларен план</w:t>
      </w:r>
      <w:r w:rsidRPr="00F64BD5">
        <w:rPr>
          <w:rFonts w:eastAsiaTheme="minorHAnsi"/>
          <w:lang w:val="ru-RU" w:eastAsia="en-US"/>
        </w:rPr>
        <w:t xml:space="preserve"> (</w:t>
      </w:r>
      <w:r w:rsidRPr="00F64BD5">
        <w:rPr>
          <w:rFonts w:eastAsia="Calibri"/>
          <w:b/>
          <w:lang w:eastAsia="en-US"/>
        </w:rPr>
        <w:t xml:space="preserve">ПУП-ПП) </w:t>
      </w:r>
      <w:r w:rsidR="0034019B">
        <w:rPr>
          <w:b/>
        </w:rPr>
        <w:t>за землището на с. Маноле</w:t>
      </w:r>
      <w:r w:rsidR="0056552E">
        <w:rPr>
          <w:b/>
        </w:rPr>
        <w:t>, община Марица, област Пловдив</w:t>
      </w:r>
      <w:r w:rsidR="00F64BD5" w:rsidRPr="00F64BD5">
        <w:rPr>
          <w:b/>
        </w:rPr>
        <w:t xml:space="preserve"> </w:t>
      </w:r>
      <w:r w:rsidRPr="00F64BD5">
        <w:rPr>
          <w:rFonts w:eastAsia="Calibri"/>
          <w:b/>
          <w:lang w:eastAsia="en-US"/>
        </w:rPr>
        <w:t>за Подобект</w:t>
      </w:r>
      <w:r w:rsidR="00600AC7" w:rsidRPr="00F64BD5">
        <w:rPr>
          <w:rFonts w:eastAsia="Calibri"/>
          <w:b/>
          <w:lang w:eastAsia="en-US"/>
        </w:rPr>
        <w:t xml:space="preserve"> </w:t>
      </w:r>
      <w:r w:rsidR="002E2972">
        <w:rPr>
          <w:rFonts w:eastAsia="Calibri"/>
          <w:b/>
          <w:lang w:eastAsia="en-US"/>
        </w:rPr>
        <w:t>3</w:t>
      </w:r>
      <w:r w:rsidR="00600AC7" w:rsidRPr="00F64BD5">
        <w:rPr>
          <w:b/>
        </w:rPr>
        <w:t xml:space="preserve"> „Пътен прелез на км </w:t>
      </w:r>
      <w:r w:rsidR="0034019B" w:rsidRPr="00D345D8">
        <w:rPr>
          <w:b/>
        </w:rPr>
        <w:t>23+800</w:t>
      </w:r>
      <w:r w:rsidR="00600AC7" w:rsidRPr="00F64BD5">
        <w:rPr>
          <w:b/>
        </w:rPr>
        <w:t xml:space="preserve">“ за </w:t>
      </w:r>
      <w:r w:rsidR="00600AC7" w:rsidRPr="00F64BD5">
        <w:rPr>
          <w:rFonts w:eastAsia="Calibri"/>
          <w:b/>
          <w:lang w:eastAsia="en-US"/>
        </w:rPr>
        <w:t>изграждане на пътен надлез</w:t>
      </w:r>
      <w:r w:rsidR="00600AC7" w:rsidRPr="00F64BD5">
        <w:rPr>
          <w:b/>
        </w:rPr>
        <w:t xml:space="preserve"> </w:t>
      </w:r>
      <w:r w:rsidR="0056552E">
        <w:rPr>
          <w:b/>
        </w:rPr>
        <w:t xml:space="preserve">на км </w:t>
      </w:r>
      <w:r w:rsidR="0056552E" w:rsidRPr="0034019B">
        <w:rPr>
          <w:b/>
        </w:rPr>
        <w:t>21+8</w:t>
      </w:r>
      <w:r w:rsidR="0034019B" w:rsidRPr="0034019B">
        <w:rPr>
          <w:b/>
        </w:rPr>
        <w:t>32</w:t>
      </w:r>
      <w:r w:rsidR="00F64BD5" w:rsidRPr="0034019B">
        <w:rPr>
          <w:b/>
        </w:rPr>
        <w:t xml:space="preserve"> </w:t>
      </w:r>
      <w:r w:rsidR="00600AC7" w:rsidRPr="0034019B">
        <w:t xml:space="preserve">от </w:t>
      </w:r>
      <w:r w:rsidR="00600AC7" w:rsidRPr="0034019B">
        <w:rPr>
          <w:rFonts w:eastAsia="Calibri"/>
          <w:lang w:eastAsia="en-US"/>
        </w:rPr>
        <w:t>Позиция 2:</w:t>
      </w:r>
      <w:r w:rsidR="00600AC7" w:rsidRPr="0034019B">
        <w:t xml:space="preserve"> „Премахване на прелезите и изграждане на надлези/ подлези за ж.п. участък Пловдив – Бургас“, </w:t>
      </w:r>
      <w:r w:rsidR="00600AC7" w:rsidRPr="0034019B">
        <w:rPr>
          <w:rFonts w:eastAsia="Calibri"/>
          <w:lang w:eastAsia="en-US"/>
        </w:rPr>
        <w:t xml:space="preserve">от </w:t>
      </w:r>
      <w:r w:rsidR="00600AC7" w:rsidRPr="0034019B">
        <w:rPr>
          <w:spacing w:val="4"/>
        </w:rPr>
        <w:t xml:space="preserve">проект „Рехабилитация на железопътния участък </w:t>
      </w:r>
      <w:r w:rsidR="00600AC7" w:rsidRPr="0034019B">
        <w:rPr>
          <w:color w:val="000000"/>
          <w:spacing w:val="4"/>
        </w:rPr>
        <w:t>Пловдив – Бургас, Фаза 2“</w:t>
      </w:r>
      <w:r w:rsidR="00F64BD5" w:rsidRPr="0034019B">
        <w:rPr>
          <w:color w:val="000000"/>
          <w:spacing w:val="4"/>
        </w:rPr>
        <w:t xml:space="preserve">, </w:t>
      </w:r>
      <w:r w:rsidRPr="0034019B">
        <w:t>с</w:t>
      </w:r>
      <w:r w:rsidRPr="00087402">
        <w:t>ъгласно приетите и одобрени текстови и графични части, представляващи неразделна част от настоящата заповед.</w:t>
      </w:r>
    </w:p>
    <w:p w:rsidR="00087402" w:rsidRPr="00087402" w:rsidRDefault="00087402" w:rsidP="00087402">
      <w:pPr>
        <w:spacing w:before="0" w:after="0"/>
        <w:ind w:left="-284" w:right="-427"/>
        <w:jc w:val="both"/>
      </w:pPr>
    </w:p>
    <w:p w:rsidR="00847255" w:rsidRDefault="00847255" w:rsidP="00776B70">
      <w:pPr>
        <w:jc w:val="both"/>
        <w:sectPr w:rsidR="00847255" w:rsidSect="0026490C">
          <w:headerReference w:type="default" r:id="rId9"/>
          <w:footerReference w:type="default" r:id="rId10"/>
          <w:headerReference w:type="first" r:id="rId11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:rsidR="00FC357F" w:rsidRPr="00087402" w:rsidRDefault="00FC357F" w:rsidP="00FC357F">
      <w:pPr>
        <w:tabs>
          <w:tab w:val="left" w:pos="0"/>
        </w:tabs>
        <w:spacing w:before="0" w:after="0"/>
        <w:jc w:val="both"/>
      </w:pPr>
      <w:r w:rsidRPr="00087402">
        <w:lastRenderedPageBreak/>
        <w:t>Заповедта да се изпрати за обнародване в „Държавен вестник”.</w:t>
      </w:r>
    </w:p>
    <w:p w:rsidR="000614F7" w:rsidRDefault="000614F7" w:rsidP="000614F7">
      <w:pPr>
        <w:spacing w:before="0" w:after="0"/>
        <w:jc w:val="both"/>
      </w:pPr>
      <w:bookmarkStart w:id="0" w:name="_GoBack"/>
      <w:bookmarkEnd w:id="0"/>
      <w:r w:rsidRPr="00087402">
        <w:t>На основание чл. 215, ал. 1 и ал. 4 от ЗУТ, във връзка с чл.</w:t>
      </w:r>
      <w:r>
        <w:t xml:space="preserve"> </w:t>
      </w:r>
      <w:r w:rsidRPr="00087402">
        <w:t>132, ал. 1 и 2</w:t>
      </w:r>
      <w:r w:rsidRPr="00087402">
        <w:rPr>
          <w:lang w:val="en-US"/>
        </w:rPr>
        <w:t xml:space="preserve"> </w:t>
      </w:r>
      <w:r w:rsidRPr="00087402">
        <w:t xml:space="preserve">от </w:t>
      </w:r>
      <w:r>
        <w:t>Административнопроцесуалния кодекс (</w:t>
      </w:r>
      <w:r w:rsidRPr="00087402">
        <w:t>АПК</w:t>
      </w:r>
      <w:r>
        <w:t>)</w:t>
      </w:r>
      <w:r w:rsidRPr="00087402">
        <w:t xml:space="preserve">, настоящата заповед подлежи на обжалване от заинтересуваните лица пред Административен съд </w:t>
      </w:r>
      <w:r w:rsidRPr="002E2972">
        <w:t xml:space="preserve">Пловдив </w:t>
      </w:r>
      <w:r w:rsidRPr="00087402">
        <w:t>в 14-дневен срок от обнародването й чрез Министерството на регионалното развитие и благоустройството.</w:t>
      </w:r>
    </w:p>
    <w:p w:rsidR="00691EF6" w:rsidRDefault="00691EF6" w:rsidP="00691EF6">
      <w:pPr>
        <w:rPr>
          <w:b/>
        </w:rPr>
      </w:pPr>
    </w:p>
    <w:p w:rsidR="00691EF6" w:rsidRDefault="00393E82" w:rsidP="00691EF6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НИКОЛАЙ НАНКОВ</w:t>
      </w:r>
    </w:p>
    <w:p w:rsidR="00691EF6" w:rsidRDefault="00393E82" w:rsidP="00691EF6">
      <w:pPr>
        <w:spacing w:line="480" w:lineRule="auto"/>
        <w:ind w:left="4820" w:firstLine="0"/>
        <w:rPr>
          <w:b/>
        </w:rPr>
      </w:pPr>
      <w:r>
        <w:rPr>
          <w:b/>
        </w:rPr>
        <w:t>ЗАМЕСТНИК-</w:t>
      </w:r>
      <w:r w:rsidR="00691EF6" w:rsidRPr="008373A4">
        <w:rPr>
          <w:b/>
        </w:rPr>
        <w:t>МИНИСТЪР</w:t>
      </w: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691EF6" w:rsidRPr="007A4695" w:rsidRDefault="00691EF6" w:rsidP="00691EF6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p w:rsidR="00497E32" w:rsidRDefault="00497E32" w:rsidP="00CC5AC8">
      <w:pPr>
        <w:spacing w:line="480" w:lineRule="auto"/>
        <w:ind w:left="6480" w:firstLine="0"/>
        <w:rPr>
          <w:b/>
          <w:lang w:val="en-US"/>
        </w:rPr>
      </w:pPr>
    </w:p>
    <w:sectPr w:rsidR="00497E32" w:rsidSect="00776B70"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E3A" w:rsidRDefault="00B56E3A">
      <w:r>
        <w:separator/>
      </w:r>
    </w:p>
  </w:endnote>
  <w:endnote w:type="continuationSeparator" w:id="0">
    <w:p w:rsidR="00B56E3A" w:rsidRDefault="00B56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FC357F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FC357F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e-mail: e-mrrb@mrrb.government.bg</w:t>
            </w:r>
          </w:p>
          <w:p w:rsidR="00776B70" w:rsidRPr="004D67CA" w:rsidRDefault="00B56E3A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:rsidR="00776B70" w:rsidRDefault="00B56E3A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:rsidR="00847255" w:rsidRPr="004D67CA" w:rsidRDefault="00B56E3A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E3A" w:rsidRDefault="00B56E3A">
      <w:r>
        <w:separator/>
      </w:r>
    </w:p>
  </w:footnote>
  <w:footnote w:type="continuationSeparator" w:id="0">
    <w:p w:rsidR="00B56E3A" w:rsidRDefault="00B56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776B70" w:rsidTr="00776B70">
      <w:tc>
        <w:tcPr>
          <w:tcW w:w="9211" w:type="dxa"/>
        </w:tcPr>
        <w:p w:rsidR="00776B70" w:rsidRDefault="00FC357F" w:rsidP="00776B7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023F0A">
      <w:trPr>
        <w:trHeight w:val="1445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70CD9023" wp14:editId="191F88A0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43B0F"/>
    <w:multiLevelType w:val="hybridMultilevel"/>
    <w:tmpl w:val="E814EC62"/>
    <w:lvl w:ilvl="0" w:tplc="D0422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810BF"/>
    <w:multiLevelType w:val="hybridMultilevel"/>
    <w:tmpl w:val="945C3C9E"/>
    <w:lvl w:ilvl="0" w:tplc="975879F4">
      <w:start w:val="1"/>
      <w:numFmt w:val="decimal"/>
      <w:lvlText w:val="%1."/>
      <w:lvlJc w:val="left"/>
      <w:pPr>
        <w:ind w:left="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C0"/>
    <w:rsid w:val="00011EAB"/>
    <w:rsid w:val="00017451"/>
    <w:rsid w:val="00023F0A"/>
    <w:rsid w:val="00032511"/>
    <w:rsid w:val="000614F7"/>
    <w:rsid w:val="0008513C"/>
    <w:rsid w:val="0008612E"/>
    <w:rsid w:val="00087402"/>
    <w:rsid w:val="000A5F38"/>
    <w:rsid w:val="000B6E70"/>
    <w:rsid w:val="000C3B8C"/>
    <w:rsid w:val="000C778F"/>
    <w:rsid w:val="00120D09"/>
    <w:rsid w:val="00122688"/>
    <w:rsid w:val="00127EED"/>
    <w:rsid w:val="00142320"/>
    <w:rsid w:val="00145E77"/>
    <w:rsid w:val="00146ABA"/>
    <w:rsid w:val="0014758D"/>
    <w:rsid w:val="00154643"/>
    <w:rsid w:val="001655DB"/>
    <w:rsid w:val="00166203"/>
    <w:rsid w:val="001878BA"/>
    <w:rsid w:val="00190135"/>
    <w:rsid w:val="001A5B9C"/>
    <w:rsid w:val="001E1860"/>
    <w:rsid w:val="001F30E8"/>
    <w:rsid w:val="001F550E"/>
    <w:rsid w:val="002344B6"/>
    <w:rsid w:val="002414DF"/>
    <w:rsid w:val="00246101"/>
    <w:rsid w:val="002566D6"/>
    <w:rsid w:val="0026490C"/>
    <w:rsid w:val="00266702"/>
    <w:rsid w:val="00272B22"/>
    <w:rsid w:val="00290E1D"/>
    <w:rsid w:val="0029145E"/>
    <w:rsid w:val="002A502E"/>
    <w:rsid w:val="002B3344"/>
    <w:rsid w:val="002E1186"/>
    <w:rsid w:val="002E2972"/>
    <w:rsid w:val="002E2B51"/>
    <w:rsid w:val="00306167"/>
    <w:rsid w:val="0031577F"/>
    <w:rsid w:val="00322AD7"/>
    <w:rsid w:val="003312DA"/>
    <w:rsid w:val="0034019B"/>
    <w:rsid w:val="0035704D"/>
    <w:rsid w:val="003622CA"/>
    <w:rsid w:val="003736FE"/>
    <w:rsid w:val="0037679B"/>
    <w:rsid w:val="00380D02"/>
    <w:rsid w:val="00393E82"/>
    <w:rsid w:val="003B01AF"/>
    <w:rsid w:val="003B7ACA"/>
    <w:rsid w:val="00401650"/>
    <w:rsid w:val="004118D1"/>
    <w:rsid w:val="00411956"/>
    <w:rsid w:val="0041296D"/>
    <w:rsid w:val="004327B4"/>
    <w:rsid w:val="00445216"/>
    <w:rsid w:val="00457358"/>
    <w:rsid w:val="00475D52"/>
    <w:rsid w:val="00485EC5"/>
    <w:rsid w:val="0049182A"/>
    <w:rsid w:val="00493008"/>
    <w:rsid w:val="00495290"/>
    <w:rsid w:val="004956B7"/>
    <w:rsid w:val="004974F3"/>
    <w:rsid w:val="00497E32"/>
    <w:rsid w:val="004A11C3"/>
    <w:rsid w:val="004A686F"/>
    <w:rsid w:val="004A6D4E"/>
    <w:rsid w:val="004C46C8"/>
    <w:rsid w:val="004D49C2"/>
    <w:rsid w:val="004D67CA"/>
    <w:rsid w:val="004E21D1"/>
    <w:rsid w:val="004E26EA"/>
    <w:rsid w:val="00522E2B"/>
    <w:rsid w:val="00530AE2"/>
    <w:rsid w:val="00535A64"/>
    <w:rsid w:val="00540542"/>
    <w:rsid w:val="00547F86"/>
    <w:rsid w:val="00551210"/>
    <w:rsid w:val="00564A1E"/>
    <w:rsid w:val="0056552E"/>
    <w:rsid w:val="00572029"/>
    <w:rsid w:val="00594D1E"/>
    <w:rsid w:val="00597130"/>
    <w:rsid w:val="005A4C22"/>
    <w:rsid w:val="005C3210"/>
    <w:rsid w:val="005C4F3F"/>
    <w:rsid w:val="005C75AB"/>
    <w:rsid w:val="005F0FEA"/>
    <w:rsid w:val="00600AC7"/>
    <w:rsid w:val="00606A30"/>
    <w:rsid w:val="00646C0E"/>
    <w:rsid w:val="0064734C"/>
    <w:rsid w:val="006506DC"/>
    <w:rsid w:val="006552CC"/>
    <w:rsid w:val="00665013"/>
    <w:rsid w:val="006665A9"/>
    <w:rsid w:val="00680093"/>
    <w:rsid w:val="00682E20"/>
    <w:rsid w:val="006913AF"/>
    <w:rsid w:val="00691EF6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21016"/>
    <w:rsid w:val="00744568"/>
    <w:rsid w:val="007473E6"/>
    <w:rsid w:val="00752EC0"/>
    <w:rsid w:val="00763923"/>
    <w:rsid w:val="00766AF9"/>
    <w:rsid w:val="00773444"/>
    <w:rsid w:val="00776B70"/>
    <w:rsid w:val="00786C2C"/>
    <w:rsid w:val="007A26D0"/>
    <w:rsid w:val="007B505A"/>
    <w:rsid w:val="007B608D"/>
    <w:rsid w:val="007C0D99"/>
    <w:rsid w:val="007D4C7A"/>
    <w:rsid w:val="007E07A6"/>
    <w:rsid w:val="007F17D1"/>
    <w:rsid w:val="00821983"/>
    <w:rsid w:val="008373A4"/>
    <w:rsid w:val="00847255"/>
    <w:rsid w:val="00863552"/>
    <w:rsid w:val="0087415D"/>
    <w:rsid w:val="00883DAD"/>
    <w:rsid w:val="008B0255"/>
    <w:rsid w:val="00912CD2"/>
    <w:rsid w:val="0091547C"/>
    <w:rsid w:val="00917D1E"/>
    <w:rsid w:val="009207DD"/>
    <w:rsid w:val="00940E41"/>
    <w:rsid w:val="00945767"/>
    <w:rsid w:val="0098299E"/>
    <w:rsid w:val="00991FBE"/>
    <w:rsid w:val="009C7CDC"/>
    <w:rsid w:val="009D0649"/>
    <w:rsid w:val="009F699D"/>
    <w:rsid w:val="00A13E81"/>
    <w:rsid w:val="00A1517E"/>
    <w:rsid w:val="00A1592E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A3833"/>
    <w:rsid w:val="00AA5C91"/>
    <w:rsid w:val="00AB673B"/>
    <w:rsid w:val="00AD171B"/>
    <w:rsid w:val="00AF588D"/>
    <w:rsid w:val="00B25E5C"/>
    <w:rsid w:val="00B27CF1"/>
    <w:rsid w:val="00B56E3A"/>
    <w:rsid w:val="00B7444F"/>
    <w:rsid w:val="00B769FE"/>
    <w:rsid w:val="00B82BC9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12762"/>
    <w:rsid w:val="00C133A0"/>
    <w:rsid w:val="00C25530"/>
    <w:rsid w:val="00C43DBF"/>
    <w:rsid w:val="00C60E66"/>
    <w:rsid w:val="00C90AE0"/>
    <w:rsid w:val="00CC5AC8"/>
    <w:rsid w:val="00CD2CD7"/>
    <w:rsid w:val="00CE499A"/>
    <w:rsid w:val="00CE5532"/>
    <w:rsid w:val="00D03BE0"/>
    <w:rsid w:val="00D1377E"/>
    <w:rsid w:val="00D2001E"/>
    <w:rsid w:val="00D3393A"/>
    <w:rsid w:val="00D34E68"/>
    <w:rsid w:val="00D56A2D"/>
    <w:rsid w:val="00D66042"/>
    <w:rsid w:val="00D71DF1"/>
    <w:rsid w:val="00D744B9"/>
    <w:rsid w:val="00D85E64"/>
    <w:rsid w:val="00DA0B19"/>
    <w:rsid w:val="00DC2D67"/>
    <w:rsid w:val="00DD123B"/>
    <w:rsid w:val="00DD3DFE"/>
    <w:rsid w:val="00DE2E0B"/>
    <w:rsid w:val="00DF1289"/>
    <w:rsid w:val="00DF2FD9"/>
    <w:rsid w:val="00E15176"/>
    <w:rsid w:val="00E21AE9"/>
    <w:rsid w:val="00E3693D"/>
    <w:rsid w:val="00E61CDE"/>
    <w:rsid w:val="00EA2D8C"/>
    <w:rsid w:val="00EC02E4"/>
    <w:rsid w:val="00EE5B4A"/>
    <w:rsid w:val="00EF3208"/>
    <w:rsid w:val="00F43052"/>
    <w:rsid w:val="00F456F5"/>
    <w:rsid w:val="00F60F76"/>
    <w:rsid w:val="00F64BD5"/>
    <w:rsid w:val="00F866D6"/>
    <w:rsid w:val="00F95787"/>
    <w:rsid w:val="00F96D92"/>
    <w:rsid w:val="00FC01EE"/>
    <w:rsid w:val="00FC357F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novaV\AppData\Local\Microsoft\Windows\Temporary%20Internet%20Files\Content.IE5\FNFYEUY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F8B61-47CD-4C80-86E1-86A93BF1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5</TotalTime>
  <Pages>3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4911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Administrator</dc:creator>
  <cp:lastModifiedBy>Administrator</cp:lastModifiedBy>
  <cp:revision>3</cp:revision>
  <cp:lastPrinted>2018-08-21T12:42:00Z</cp:lastPrinted>
  <dcterms:created xsi:type="dcterms:W3CDTF">2018-12-21T13:06:00Z</dcterms:created>
  <dcterms:modified xsi:type="dcterms:W3CDTF">2018-12-21T13:11:00Z</dcterms:modified>
</cp:coreProperties>
</file>